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B3D" w:rsidRDefault="00586B3D" w:rsidP="00475D5F">
      <w:pPr>
        <w:pStyle w:val="Heading1"/>
        <w:rPr>
          <w:sz w:val="20"/>
          <w:szCs w:val="20"/>
          <w:lang w:val="es-ES"/>
        </w:rPr>
      </w:pPr>
    </w:p>
    <w:p w:rsidR="00586B3D" w:rsidRDefault="00586B3D" w:rsidP="00475D5F">
      <w:pPr>
        <w:pStyle w:val="Heading1"/>
        <w:rPr>
          <w:sz w:val="20"/>
          <w:szCs w:val="20"/>
          <w:lang w:val="es-ES"/>
        </w:rPr>
      </w:pPr>
    </w:p>
    <w:p w:rsidR="00586B3D" w:rsidRPr="00AD591A" w:rsidRDefault="00586B3D" w:rsidP="00475D5F">
      <w:pPr>
        <w:pStyle w:val="Heading1"/>
        <w:rPr>
          <w:lang w:val="es-ES"/>
        </w:rPr>
      </w:pPr>
      <w:r w:rsidRPr="00AD591A">
        <w:rPr>
          <w:lang w:val="es-ES"/>
        </w:rPr>
        <w:t>LICEUL TEHNOLOGIC  “N. OLAHUS” ORASTIE</w:t>
      </w:r>
      <w:r>
        <w:rPr>
          <w:lang w:val="es-ES"/>
        </w:rPr>
        <w:t xml:space="preserve">                    </w:t>
      </w:r>
      <w:r w:rsidRPr="00AD591A">
        <w:rPr>
          <w:lang w:val="es-ES"/>
        </w:rPr>
        <w:t xml:space="preserve">  AVIZAT      </w:t>
      </w:r>
      <w:r>
        <w:rPr>
          <w:lang w:val="es-ES"/>
        </w:rPr>
        <w:t xml:space="preserve">   </w:t>
      </w:r>
      <w:r w:rsidRPr="00AD591A">
        <w:rPr>
          <w:lang w:val="es-ES"/>
        </w:rPr>
        <w:t xml:space="preserve"> </w:t>
      </w:r>
      <w:r>
        <w:rPr>
          <w:lang w:val="es-ES"/>
        </w:rPr>
        <w:t>APROBAT</w:t>
      </w:r>
      <w:r w:rsidRPr="00AD591A">
        <w:rPr>
          <w:lang w:val="es-ES"/>
        </w:rPr>
        <w:t xml:space="preserve">                     </w:t>
      </w:r>
    </w:p>
    <w:p w:rsidR="00586B3D" w:rsidRPr="00AD591A" w:rsidRDefault="00586B3D" w:rsidP="00475D5F">
      <w:pPr>
        <w:rPr>
          <w:sz w:val="24"/>
          <w:szCs w:val="24"/>
          <w:lang w:val="es-ES"/>
        </w:rPr>
      </w:pPr>
      <w:r w:rsidRPr="00AD591A">
        <w:rPr>
          <w:sz w:val="24"/>
          <w:szCs w:val="24"/>
          <w:lang w:val="es-ES"/>
        </w:rPr>
        <w:t>ARIA CURRICULARA TEHNOLOGII</w:t>
      </w:r>
    </w:p>
    <w:p w:rsidR="00586B3D" w:rsidRPr="00AD591A" w:rsidRDefault="00586B3D" w:rsidP="00475D5F">
      <w:pPr>
        <w:rPr>
          <w:sz w:val="24"/>
          <w:szCs w:val="24"/>
          <w:lang w:val="es-ES"/>
        </w:rPr>
      </w:pPr>
      <w:r w:rsidRPr="00AD591A">
        <w:rPr>
          <w:sz w:val="24"/>
          <w:szCs w:val="24"/>
          <w:lang w:val="es-ES"/>
        </w:rPr>
        <w:t>AN  I</w:t>
      </w:r>
    </w:p>
    <w:p w:rsidR="00586B3D" w:rsidRPr="00C004B9" w:rsidRDefault="00586B3D" w:rsidP="00475D5F">
      <w:pPr>
        <w:rPr>
          <w:sz w:val="24"/>
          <w:szCs w:val="24"/>
          <w:lang w:val="pt-BR"/>
        </w:rPr>
      </w:pPr>
      <w:r w:rsidRPr="00C004B9">
        <w:rPr>
          <w:sz w:val="24"/>
          <w:szCs w:val="24"/>
          <w:lang w:val="pt-BR"/>
        </w:rPr>
        <w:t xml:space="preserve">SPECIALITATEA - TEHNICIAN </w:t>
      </w:r>
      <w:bookmarkStart w:id="0" w:name="_GoBack"/>
      <w:bookmarkEnd w:id="0"/>
      <w:r w:rsidRPr="00C004B9">
        <w:rPr>
          <w:sz w:val="24"/>
          <w:szCs w:val="24"/>
          <w:lang w:val="pt-BR"/>
        </w:rPr>
        <w:t>OPERATOR MAŞINI CU COMANDĂ NUMERICĂ</w:t>
      </w:r>
    </w:p>
    <w:p w:rsidR="00586B3D" w:rsidRPr="00C004B9" w:rsidRDefault="00586B3D" w:rsidP="00475D5F">
      <w:pPr>
        <w:rPr>
          <w:sz w:val="24"/>
          <w:szCs w:val="24"/>
          <w:lang w:val="pt-BR"/>
        </w:rPr>
      </w:pPr>
    </w:p>
    <w:p w:rsidR="00586B3D" w:rsidRPr="00C004B9" w:rsidRDefault="00586B3D" w:rsidP="00C004B9">
      <w:pPr>
        <w:rPr>
          <w:lang w:val="pt-BR"/>
        </w:rPr>
      </w:pPr>
      <w:r w:rsidRPr="00C004B9">
        <w:rPr>
          <w:sz w:val="24"/>
          <w:szCs w:val="24"/>
          <w:lang w:val="pt-BR"/>
        </w:rPr>
        <w:t xml:space="preserve">                                                    </w:t>
      </w:r>
      <w:r w:rsidRPr="00C004B9">
        <w:rPr>
          <w:lang w:val="pt-BR"/>
        </w:rPr>
        <w:t>TEMATICA LUCRĂRILOR DE</w:t>
      </w:r>
    </w:p>
    <w:p w:rsidR="00586B3D" w:rsidRPr="00C004B9" w:rsidRDefault="00586B3D" w:rsidP="00C004B9">
      <w:pPr>
        <w:jc w:val="center"/>
        <w:rPr>
          <w:lang w:val="pt-BR"/>
        </w:rPr>
      </w:pPr>
      <w:r w:rsidRPr="00C004B9">
        <w:rPr>
          <w:lang w:val="pt-BR"/>
        </w:rPr>
        <w:t>CERTIFICARE A COMPETENŢELOR PROFESIONALE</w:t>
      </w:r>
    </w:p>
    <w:p w:rsidR="00586B3D" w:rsidRPr="00C004B9" w:rsidRDefault="00586B3D" w:rsidP="00C004B9">
      <w:pPr>
        <w:jc w:val="center"/>
        <w:rPr>
          <w:lang w:val="pt-BR"/>
        </w:rPr>
      </w:pPr>
      <w:r w:rsidRPr="00C004B9">
        <w:rPr>
          <w:lang w:val="pt-BR"/>
        </w:rPr>
        <w:t>ANUL SCOLAR 2013-2014</w:t>
      </w:r>
    </w:p>
    <w:p w:rsidR="00586B3D" w:rsidRDefault="00586B3D" w:rsidP="00475D5F">
      <w:pPr>
        <w:rPr>
          <w:sz w:val="24"/>
          <w:szCs w:val="24"/>
          <w:lang w:val="es-ES"/>
        </w:rPr>
      </w:pPr>
    </w:p>
    <w:p w:rsidR="00586B3D" w:rsidRPr="00AD591A" w:rsidRDefault="00586B3D" w:rsidP="00475D5F">
      <w:pPr>
        <w:rPr>
          <w:sz w:val="24"/>
          <w:szCs w:val="24"/>
          <w:u w:val="single"/>
          <w:lang w:val="es-ES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694"/>
        <w:gridCol w:w="4227"/>
        <w:gridCol w:w="1701"/>
        <w:gridCol w:w="639"/>
      </w:tblGrid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 w:rsidRPr="00B0132B">
              <w:t>Nr.Crt.</w:t>
            </w:r>
          </w:p>
        </w:tc>
        <w:tc>
          <w:tcPr>
            <w:tcW w:w="2694" w:type="dxa"/>
          </w:tcPr>
          <w:p w:rsidR="00586B3D" w:rsidRPr="00B0132B" w:rsidRDefault="00586B3D" w:rsidP="001E3C71">
            <w:pPr>
              <w:pStyle w:val="Heading2"/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Unitatea de competenta</w:t>
            </w:r>
          </w:p>
        </w:tc>
        <w:tc>
          <w:tcPr>
            <w:tcW w:w="4227" w:type="dxa"/>
          </w:tcPr>
          <w:p w:rsidR="00586B3D" w:rsidRPr="00B0132B" w:rsidRDefault="00586B3D" w:rsidP="001E3C71">
            <w:r>
              <w:t xml:space="preserve">                 </w:t>
            </w:r>
            <w:r w:rsidRPr="00B0132B">
              <w:t>Denumirea lucrarii  de proiect</w:t>
            </w:r>
          </w:p>
        </w:tc>
        <w:tc>
          <w:tcPr>
            <w:tcW w:w="1701" w:type="dxa"/>
          </w:tcPr>
          <w:p w:rsidR="00586B3D" w:rsidRPr="00B0132B" w:rsidRDefault="00586B3D" w:rsidP="001E3C71">
            <w:pPr>
              <w:pStyle w:val="Heading3"/>
              <w:rPr>
                <w:sz w:val="20"/>
                <w:szCs w:val="20"/>
                <w:u w:val="none"/>
              </w:rPr>
            </w:pPr>
            <w:r w:rsidRPr="00B0132B">
              <w:rPr>
                <w:sz w:val="20"/>
                <w:szCs w:val="20"/>
                <w:u w:val="none"/>
              </w:rPr>
              <w:t>Coordonator</w:t>
            </w:r>
          </w:p>
        </w:tc>
        <w:tc>
          <w:tcPr>
            <w:tcW w:w="639" w:type="dxa"/>
          </w:tcPr>
          <w:p w:rsidR="00586B3D" w:rsidRPr="00B0132B" w:rsidRDefault="00586B3D" w:rsidP="001E3C71">
            <w:r>
              <w:t xml:space="preserve">  Obs.</w:t>
            </w:r>
          </w:p>
        </w:tc>
      </w:tr>
      <w:tr w:rsidR="00586B3D" w:rsidRPr="00B0132B" w:rsidTr="00C004B9">
        <w:trPr>
          <w:cantSplit/>
          <w:trHeight w:val="385"/>
        </w:trPr>
        <w:tc>
          <w:tcPr>
            <w:tcW w:w="567" w:type="dxa"/>
          </w:tcPr>
          <w:p w:rsidR="00586B3D" w:rsidRPr="00B0132B" w:rsidRDefault="00586B3D" w:rsidP="001E3C71">
            <w:r w:rsidRPr="00B0132B">
              <w:t>1</w:t>
            </w:r>
          </w:p>
        </w:tc>
        <w:tc>
          <w:tcPr>
            <w:tcW w:w="2694" w:type="dxa"/>
          </w:tcPr>
          <w:p w:rsidR="00586B3D" w:rsidRPr="00C004B9" w:rsidRDefault="00586B3D" w:rsidP="001E3C71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  <w:vAlign w:val="bottom"/>
          </w:tcPr>
          <w:p w:rsidR="00586B3D" w:rsidRPr="00C004B9" w:rsidRDefault="00586B3D">
            <w:pPr>
              <w:rPr>
                <w:rFonts w:ascii="Arial" w:hAnsi="Arial" w:cs="Arial"/>
              </w:rPr>
            </w:pPr>
            <w:r w:rsidRPr="00C004B9">
              <w:rPr>
                <w:rFonts w:ascii="Arial" w:hAnsi="Arial" w:cs="Arial"/>
                <w:lang w:val="ro-RO"/>
              </w:rPr>
              <w:t>Funcţii pregătitoare G</w:t>
            </w:r>
          </w:p>
        </w:tc>
        <w:tc>
          <w:tcPr>
            <w:tcW w:w="1701" w:type="dxa"/>
          </w:tcPr>
          <w:p w:rsidR="00586B3D" w:rsidRPr="00C004B9" w:rsidRDefault="00586B3D" w:rsidP="001E3C71">
            <w:r w:rsidRPr="00C004B9">
              <w:t>Irimie Alfred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 w:rsidRPr="00B0132B">
              <w:t>2</w:t>
            </w:r>
          </w:p>
        </w:tc>
        <w:tc>
          <w:tcPr>
            <w:tcW w:w="2694" w:type="dxa"/>
          </w:tcPr>
          <w:p w:rsidR="00586B3D" w:rsidRPr="00C004B9" w:rsidRDefault="00586B3D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  <w:vAlign w:val="bottom"/>
          </w:tcPr>
          <w:p w:rsidR="00586B3D" w:rsidRPr="00C004B9" w:rsidRDefault="00586B3D">
            <w:pPr>
              <w:rPr>
                <w:rFonts w:ascii="Arial" w:hAnsi="Arial" w:cs="Arial"/>
                <w:lang w:val="pt-BR"/>
              </w:rPr>
            </w:pPr>
            <w:r w:rsidRPr="00C004B9">
              <w:rPr>
                <w:rFonts w:ascii="Arial" w:hAnsi="Arial" w:cs="Arial"/>
                <w:lang w:val="ro-RO"/>
              </w:rPr>
              <w:t>Structura unei masini-unelte cu comanda</w:t>
            </w:r>
          </w:p>
        </w:tc>
        <w:tc>
          <w:tcPr>
            <w:tcW w:w="1701" w:type="dxa"/>
          </w:tcPr>
          <w:p w:rsidR="00586B3D" w:rsidRPr="00C004B9" w:rsidRDefault="00586B3D" w:rsidP="001E3C71">
            <w:r w:rsidRPr="00C004B9">
              <w:t>Irimie Alfred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 w:rsidRPr="00B0132B">
              <w:t>3</w:t>
            </w:r>
          </w:p>
        </w:tc>
        <w:tc>
          <w:tcPr>
            <w:tcW w:w="2694" w:type="dxa"/>
          </w:tcPr>
          <w:p w:rsidR="00586B3D" w:rsidRPr="00C004B9" w:rsidRDefault="00586B3D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</w:tcPr>
          <w:p w:rsidR="00586B3D" w:rsidRPr="00C004B9" w:rsidRDefault="00586B3D" w:rsidP="001E3C71">
            <w:pPr>
              <w:rPr>
                <w:lang w:val="pt-BR"/>
              </w:rPr>
            </w:pPr>
            <w:r w:rsidRPr="00C004B9">
              <w:rPr>
                <w:rFonts w:ascii="Arial" w:hAnsi="Arial" w:cs="Arial"/>
                <w:lang w:val="ro-RO"/>
              </w:rPr>
              <w:t>Organizarea unui program in comanda numerica</w:t>
            </w:r>
          </w:p>
        </w:tc>
        <w:tc>
          <w:tcPr>
            <w:tcW w:w="1701" w:type="dxa"/>
          </w:tcPr>
          <w:p w:rsidR="00586B3D" w:rsidRPr="00C004B9" w:rsidRDefault="00586B3D" w:rsidP="001E3C71">
            <w:r w:rsidRPr="00C004B9">
              <w:t>Irimie Alfred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 w:rsidRPr="00B0132B">
              <w:t>4</w:t>
            </w:r>
          </w:p>
        </w:tc>
        <w:tc>
          <w:tcPr>
            <w:tcW w:w="2694" w:type="dxa"/>
          </w:tcPr>
          <w:p w:rsidR="00586B3D" w:rsidRPr="00C004B9" w:rsidRDefault="00586B3D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</w:tcPr>
          <w:p w:rsidR="00586B3D" w:rsidRPr="00C004B9" w:rsidRDefault="00586B3D" w:rsidP="001E3C71">
            <w:pPr>
              <w:rPr>
                <w:lang w:val="pt-BR"/>
              </w:rPr>
            </w:pPr>
            <w:r w:rsidRPr="00C004B9">
              <w:rPr>
                <w:rFonts w:ascii="Arial" w:hAnsi="Arial" w:cs="Arial"/>
                <w:lang w:val="ro-RO"/>
              </w:rPr>
              <w:t>Tipuri de comenzi la MUCN</w:t>
            </w:r>
          </w:p>
        </w:tc>
        <w:tc>
          <w:tcPr>
            <w:tcW w:w="1701" w:type="dxa"/>
          </w:tcPr>
          <w:p w:rsidR="00586B3D" w:rsidRPr="00C004B9" w:rsidRDefault="00586B3D" w:rsidP="001E3C71">
            <w:r w:rsidRPr="00C004B9">
              <w:t>Irimie Alfred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  <w:tr w:rsidR="00586B3D" w:rsidRPr="00B0132B" w:rsidTr="00C004B9">
        <w:trPr>
          <w:cantSplit/>
          <w:trHeight w:val="411"/>
        </w:trPr>
        <w:tc>
          <w:tcPr>
            <w:tcW w:w="567" w:type="dxa"/>
          </w:tcPr>
          <w:p w:rsidR="00586B3D" w:rsidRPr="00B0132B" w:rsidRDefault="00586B3D" w:rsidP="001E3C71">
            <w:r w:rsidRPr="00B0132B">
              <w:t>5</w:t>
            </w:r>
          </w:p>
        </w:tc>
        <w:tc>
          <w:tcPr>
            <w:tcW w:w="2694" w:type="dxa"/>
          </w:tcPr>
          <w:p w:rsidR="00586B3D" w:rsidRPr="00C004B9" w:rsidRDefault="00586B3D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</w:tcPr>
          <w:p w:rsidR="00586B3D" w:rsidRPr="00C004B9" w:rsidRDefault="00586B3D" w:rsidP="001E3C71">
            <w:pPr>
              <w:rPr>
                <w:lang w:val="pt-BR"/>
              </w:rPr>
            </w:pPr>
            <w:r w:rsidRPr="00C004B9">
              <w:rPr>
                <w:rFonts w:ascii="Arial" w:hAnsi="Arial" w:cs="Arial"/>
                <w:lang w:val="ro-RO"/>
              </w:rPr>
              <w:t>Reglarea centrelor de prelucrare cu comanda numerica</w:t>
            </w:r>
          </w:p>
        </w:tc>
        <w:tc>
          <w:tcPr>
            <w:tcW w:w="1701" w:type="dxa"/>
          </w:tcPr>
          <w:p w:rsidR="00586B3D" w:rsidRPr="00C004B9" w:rsidRDefault="00586B3D" w:rsidP="001E3C71">
            <w:r w:rsidRPr="00C004B9">
              <w:t>Irimie Alfred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 w:rsidRPr="00B0132B">
              <w:t>6</w:t>
            </w:r>
          </w:p>
        </w:tc>
        <w:tc>
          <w:tcPr>
            <w:tcW w:w="2694" w:type="dxa"/>
          </w:tcPr>
          <w:p w:rsidR="00586B3D" w:rsidRPr="00C004B9" w:rsidRDefault="00586B3D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</w:tcPr>
          <w:p w:rsidR="00586B3D" w:rsidRPr="00C004B9" w:rsidRDefault="00586B3D" w:rsidP="00412C52">
            <w:r w:rsidRPr="00C004B9">
              <w:rPr>
                <w:rFonts w:ascii="Arial" w:hAnsi="Arial" w:cs="Arial"/>
                <w:lang w:val="ro-RO"/>
              </w:rPr>
              <w:t>Avantajele programarii manuale</w:t>
            </w:r>
          </w:p>
        </w:tc>
        <w:tc>
          <w:tcPr>
            <w:tcW w:w="1701" w:type="dxa"/>
          </w:tcPr>
          <w:p w:rsidR="00586B3D" w:rsidRPr="00C004B9" w:rsidRDefault="00586B3D">
            <w:r w:rsidRPr="00C004B9">
              <w:t>Irimie Alfred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  <w:tr w:rsidR="00586B3D" w:rsidRPr="00B0132B" w:rsidTr="00C004B9">
        <w:trPr>
          <w:cantSplit/>
          <w:trHeight w:val="322"/>
        </w:trPr>
        <w:tc>
          <w:tcPr>
            <w:tcW w:w="567" w:type="dxa"/>
          </w:tcPr>
          <w:p w:rsidR="00586B3D" w:rsidRPr="00B0132B" w:rsidRDefault="00586B3D" w:rsidP="001E3C71">
            <w:r w:rsidRPr="00B0132B">
              <w:t>7</w:t>
            </w:r>
          </w:p>
        </w:tc>
        <w:tc>
          <w:tcPr>
            <w:tcW w:w="2694" w:type="dxa"/>
          </w:tcPr>
          <w:p w:rsidR="00586B3D" w:rsidRPr="00C004B9" w:rsidRDefault="00586B3D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</w:tcPr>
          <w:p w:rsidR="00586B3D" w:rsidRPr="00C004B9" w:rsidRDefault="00586B3D" w:rsidP="00412C52">
            <w:pPr>
              <w:rPr>
                <w:lang w:val="es-ES"/>
              </w:rPr>
            </w:pPr>
            <w:r w:rsidRPr="00C004B9">
              <w:rPr>
                <w:lang w:val="es-ES"/>
              </w:rPr>
              <w:t>Avantajele tehnice si economice ale comenzii numerice</w:t>
            </w:r>
          </w:p>
        </w:tc>
        <w:tc>
          <w:tcPr>
            <w:tcW w:w="1701" w:type="dxa"/>
          </w:tcPr>
          <w:p w:rsidR="00586B3D" w:rsidRPr="00C004B9" w:rsidRDefault="00586B3D">
            <w:r w:rsidRPr="00C004B9">
              <w:t>Irimie Alfred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 w:rsidRPr="00B0132B">
              <w:t>8</w:t>
            </w:r>
          </w:p>
        </w:tc>
        <w:tc>
          <w:tcPr>
            <w:tcW w:w="2694" w:type="dxa"/>
          </w:tcPr>
          <w:p w:rsidR="00586B3D" w:rsidRPr="00C004B9" w:rsidRDefault="00586B3D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</w:tcPr>
          <w:p w:rsidR="00586B3D" w:rsidRPr="00C004B9" w:rsidRDefault="00586B3D" w:rsidP="00415C4F">
            <w:pPr>
              <w:rPr>
                <w:lang w:val="es-ES"/>
              </w:rPr>
            </w:pPr>
            <w:r w:rsidRPr="00C004B9">
              <w:rPr>
                <w:lang w:val="es-ES"/>
              </w:rPr>
              <w:t>Funcţii auxiliare M</w:t>
            </w:r>
          </w:p>
        </w:tc>
        <w:tc>
          <w:tcPr>
            <w:tcW w:w="1701" w:type="dxa"/>
          </w:tcPr>
          <w:p w:rsidR="00586B3D" w:rsidRPr="00C004B9" w:rsidRDefault="00586B3D">
            <w:r w:rsidRPr="00C004B9">
              <w:t>Irimie Alfred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 w:rsidRPr="00B0132B">
              <w:t>9</w:t>
            </w:r>
          </w:p>
        </w:tc>
        <w:tc>
          <w:tcPr>
            <w:tcW w:w="2694" w:type="dxa"/>
          </w:tcPr>
          <w:p w:rsidR="00586B3D" w:rsidRPr="00C004B9" w:rsidRDefault="00586B3D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</w:tcPr>
          <w:p w:rsidR="00586B3D" w:rsidRPr="00C004B9" w:rsidRDefault="00586B3D" w:rsidP="00415C4F">
            <w:pPr>
              <w:rPr>
                <w:lang w:val="es-ES"/>
              </w:rPr>
            </w:pPr>
            <w:r w:rsidRPr="00C004B9">
              <w:rPr>
                <w:lang w:val="es-ES"/>
              </w:rPr>
              <w:t>Avantajele programarii Power Mill</w:t>
            </w:r>
          </w:p>
        </w:tc>
        <w:tc>
          <w:tcPr>
            <w:tcW w:w="1701" w:type="dxa"/>
          </w:tcPr>
          <w:p w:rsidR="00586B3D" w:rsidRPr="00C004B9" w:rsidRDefault="00586B3D">
            <w:r w:rsidRPr="00C004B9">
              <w:t>Irimie Alfred</w:t>
            </w:r>
          </w:p>
        </w:tc>
        <w:tc>
          <w:tcPr>
            <w:tcW w:w="639" w:type="dxa"/>
          </w:tcPr>
          <w:p w:rsidR="00586B3D" w:rsidRPr="00B0132B" w:rsidRDefault="00586B3D" w:rsidP="001E3C71">
            <w:pPr>
              <w:rPr>
                <w:lang w:val="es-ES"/>
              </w:rPr>
            </w:pPr>
          </w:p>
        </w:tc>
      </w:tr>
      <w:tr w:rsidR="00586B3D" w:rsidRPr="00B0132B" w:rsidTr="00C004B9">
        <w:trPr>
          <w:cantSplit/>
          <w:trHeight w:val="557"/>
        </w:trPr>
        <w:tc>
          <w:tcPr>
            <w:tcW w:w="567" w:type="dxa"/>
          </w:tcPr>
          <w:p w:rsidR="00586B3D" w:rsidRPr="00B0132B" w:rsidRDefault="00586B3D" w:rsidP="001E3C71">
            <w:r w:rsidRPr="00B0132B">
              <w:t>10</w:t>
            </w:r>
          </w:p>
        </w:tc>
        <w:tc>
          <w:tcPr>
            <w:tcW w:w="2694" w:type="dxa"/>
          </w:tcPr>
          <w:p w:rsidR="00586B3D" w:rsidRPr="00C004B9" w:rsidRDefault="00586B3D" w:rsidP="00415C4F">
            <w:pPr>
              <w:rPr>
                <w:lang w:val="pt-BR"/>
              </w:rPr>
            </w:pPr>
            <w:r w:rsidRPr="00C004B9">
              <w:rPr>
                <w:lang w:val="pt-BR"/>
              </w:rPr>
              <w:t>M14- Erori de masurare si prelucrare</w:t>
            </w:r>
          </w:p>
        </w:tc>
        <w:tc>
          <w:tcPr>
            <w:tcW w:w="4227" w:type="dxa"/>
          </w:tcPr>
          <w:p w:rsidR="00586B3D" w:rsidRPr="00C004B9" w:rsidRDefault="00586B3D" w:rsidP="00415C4F">
            <w:pPr>
              <w:rPr>
                <w:lang w:val="es-ES"/>
              </w:rPr>
            </w:pPr>
            <w:r w:rsidRPr="00C004B9">
              <w:rPr>
                <w:lang w:val="es-ES"/>
              </w:rPr>
              <w:t>Parametri caracteristici preciziei pieselor</w:t>
            </w:r>
          </w:p>
        </w:tc>
        <w:tc>
          <w:tcPr>
            <w:tcW w:w="1701" w:type="dxa"/>
          </w:tcPr>
          <w:p w:rsidR="00586B3D" w:rsidRPr="00C004B9" w:rsidRDefault="00586B3D" w:rsidP="00415C4F">
            <w:r w:rsidRPr="00C004B9">
              <w:t>Sas  Aurelia</w:t>
            </w:r>
          </w:p>
        </w:tc>
        <w:tc>
          <w:tcPr>
            <w:tcW w:w="639" w:type="dxa"/>
          </w:tcPr>
          <w:p w:rsidR="00586B3D" w:rsidRPr="00B0132B" w:rsidRDefault="00586B3D" w:rsidP="001E3C71">
            <w:pPr>
              <w:rPr>
                <w:lang w:val="es-ES"/>
              </w:rPr>
            </w:pPr>
          </w:p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 w:rsidRPr="00B0132B">
              <w:t>11</w:t>
            </w:r>
          </w:p>
        </w:tc>
        <w:tc>
          <w:tcPr>
            <w:tcW w:w="2694" w:type="dxa"/>
          </w:tcPr>
          <w:p w:rsidR="00586B3D" w:rsidRPr="00C004B9" w:rsidRDefault="00586B3D" w:rsidP="00415C4F">
            <w:pPr>
              <w:rPr>
                <w:lang w:val="pt-BR"/>
              </w:rPr>
            </w:pPr>
            <w:r w:rsidRPr="00C004B9">
              <w:rPr>
                <w:lang w:val="pt-BR"/>
              </w:rPr>
              <w:t>M14- Erori de masurare si prelucrare</w:t>
            </w:r>
          </w:p>
        </w:tc>
        <w:tc>
          <w:tcPr>
            <w:tcW w:w="4227" w:type="dxa"/>
          </w:tcPr>
          <w:p w:rsidR="00586B3D" w:rsidRPr="00C004B9" w:rsidRDefault="00586B3D" w:rsidP="00415C4F">
            <w:pPr>
              <w:rPr>
                <w:lang w:val="es-ES"/>
              </w:rPr>
            </w:pPr>
            <w:r w:rsidRPr="00C004B9">
              <w:rPr>
                <w:lang w:val="es-ES"/>
              </w:rPr>
              <w:t>Metode mecanice de masurare</w:t>
            </w:r>
          </w:p>
        </w:tc>
        <w:tc>
          <w:tcPr>
            <w:tcW w:w="1701" w:type="dxa"/>
          </w:tcPr>
          <w:p w:rsidR="00586B3D" w:rsidRPr="00C004B9" w:rsidRDefault="00586B3D" w:rsidP="00415C4F">
            <w:r w:rsidRPr="00C004B9">
              <w:t>Sas  Aurelia</w:t>
            </w:r>
          </w:p>
        </w:tc>
        <w:tc>
          <w:tcPr>
            <w:tcW w:w="639" w:type="dxa"/>
          </w:tcPr>
          <w:p w:rsidR="00586B3D" w:rsidRPr="00B0132B" w:rsidRDefault="00586B3D" w:rsidP="001E3C71">
            <w:pPr>
              <w:rPr>
                <w:lang w:val="es-ES"/>
              </w:rPr>
            </w:pPr>
          </w:p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 w:rsidRPr="00B0132B">
              <w:t>12</w:t>
            </w:r>
          </w:p>
        </w:tc>
        <w:tc>
          <w:tcPr>
            <w:tcW w:w="2694" w:type="dxa"/>
          </w:tcPr>
          <w:p w:rsidR="00586B3D" w:rsidRPr="00C004B9" w:rsidRDefault="00586B3D" w:rsidP="00415C4F">
            <w:pPr>
              <w:rPr>
                <w:lang w:val="pt-BR"/>
              </w:rPr>
            </w:pPr>
            <w:r w:rsidRPr="00C004B9">
              <w:rPr>
                <w:lang w:val="pt-BR"/>
              </w:rPr>
              <w:t>M14- Erori de masurare si prelucrare</w:t>
            </w:r>
          </w:p>
        </w:tc>
        <w:tc>
          <w:tcPr>
            <w:tcW w:w="4227" w:type="dxa"/>
          </w:tcPr>
          <w:p w:rsidR="00586B3D" w:rsidRPr="00C004B9" w:rsidRDefault="00586B3D" w:rsidP="00415C4F">
            <w:pPr>
              <w:rPr>
                <w:lang w:val="es-ES"/>
              </w:rPr>
            </w:pPr>
            <w:r w:rsidRPr="00C004B9">
              <w:rPr>
                <w:lang w:val="es-ES"/>
              </w:rPr>
              <w:t>Metode optice si electronice de masurare</w:t>
            </w:r>
          </w:p>
        </w:tc>
        <w:tc>
          <w:tcPr>
            <w:tcW w:w="1701" w:type="dxa"/>
          </w:tcPr>
          <w:p w:rsidR="00586B3D" w:rsidRPr="00C004B9" w:rsidRDefault="00586B3D" w:rsidP="00415C4F">
            <w:r w:rsidRPr="00C004B9">
              <w:t>Sas  Aurelia</w:t>
            </w:r>
          </w:p>
          <w:p w:rsidR="00586B3D" w:rsidRPr="00C004B9" w:rsidRDefault="00586B3D" w:rsidP="00415C4F"/>
        </w:tc>
        <w:tc>
          <w:tcPr>
            <w:tcW w:w="639" w:type="dxa"/>
          </w:tcPr>
          <w:p w:rsidR="00586B3D" w:rsidRPr="00B0132B" w:rsidRDefault="00586B3D" w:rsidP="001E3C71">
            <w:pPr>
              <w:rPr>
                <w:lang w:val="es-ES"/>
              </w:rPr>
            </w:pPr>
          </w:p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>
              <w:t>13</w:t>
            </w:r>
          </w:p>
        </w:tc>
        <w:tc>
          <w:tcPr>
            <w:tcW w:w="2694" w:type="dxa"/>
          </w:tcPr>
          <w:p w:rsidR="00586B3D" w:rsidRPr="00C004B9" w:rsidRDefault="00586B3D" w:rsidP="00415C4F">
            <w:pPr>
              <w:rPr>
                <w:lang w:val="pt-BR"/>
              </w:rPr>
            </w:pPr>
            <w:r w:rsidRPr="00C004B9">
              <w:rPr>
                <w:lang w:val="pt-BR"/>
              </w:rPr>
              <w:t>M14- Erori de masurare si prelucrare</w:t>
            </w:r>
          </w:p>
        </w:tc>
        <w:tc>
          <w:tcPr>
            <w:tcW w:w="4227" w:type="dxa"/>
          </w:tcPr>
          <w:p w:rsidR="00586B3D" w:rsidRPr="00C004B9" w:rsidRDefault="00586B3D" w:rsidP="00415C4F">
            <w:pPr>
              <w:rPr>
                <w:lang w:val="es-ES"/>
              </w:rPr>
            </w:pPr>
            <w:r w:rsidRPr="00C004B9">
              <w:rPr>
                <w:lang w:val="es-ES"/>
              </w:rPr>
              <w:t xml:space="preserve">Cauzele aparitiei erorilor de masurare </w:t>
            </w:r>
          </w:p>
        </w:tc>
        <w:tc>
          <w:tcPr>
            <w:tcW w:w="1701" w:type="dxa"/>
          </w:tcPr>
          <w:p w:rsidR="00586B3D" w:rsidRPr="00C004B9" w:rsidRDefault="00586B3D" w:rsidP="00415C4F">
            <w:r w:rsidRPr="00C004B9">
              <w:rPr>
                <w:lang w:val="pt-BR"/>
              </w:rPr>
              <w:t xml:space="preserve"> </w:t>
            </w:r>
            <w:r w:rsidRPr="00C004B9">
              <w:t>Sas  Aurelia</w:t>
            </w:r>
          </w:p>
        </w:tc>
        <w:tc>
          <w:tcPr>
            <w:tcW w:w="639" w:type="dxa"/>
          </w:tcPr>
          <w:p w:rsidR="00586B3D" w:rsidRPr="00B0132B" w:rsidRDefault="00586B3D" w:rsidP="001E3C71">
            <w:pPr>
              <w:rPr>
                <w:lang w:val="es-ES"/>
              </w:rPr>
            </w:pPr>
          </w:p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 w:rsidRPr="00B0132B">
              <w:t>14</w:t>
            </w:r>
          </w:p>
        </w:tc>
        <w:tc>
          <w:tcPr>
            <w:tcW w:w="2694" w:type="dxa"/>
          </w:tcPr>
          <w:p w:rsidR="00586B3D" w:rsidRPr="00C004B9" w:rsidRDefault="00586B3D" w:rsidP="00415C4F">
            <w:pPr>
              <w:rPr>
                <w:lang w:val="pt-BR"/>
              </w:rPr>
            </w:pPr>
            <w:r w:rsidRPr="00C004B9">
              <w:rPr>
                <w:lang w:val="pt-BR"/>
              </w:rPr>
              <w:t>M14- Erori de masurare si prelucrare</w:t>
            </w:r>
          </w:p>
        </w:tc>
        <w:tc>
          <w:tcPr>
            <w:tcW w:w="4227" w:type="dxa"/>
          </w:tcPr>
          <w:p w:rsidR="00586B3D" w:rsidRPr="00C004B9" w:rsidRDefault="00586B3D" w:rsidP="00415C4F">
            <w:pPr>
              <w:rPr>
                <w:lang w:val="es-ES"/>
              </w:rPr>
            </w:pPr>
            <w:r w:rsidRPr="00C004B9">
              <w:rPr>
                <w:lang w:val="es-ES"/>
              </w:rPr>
              <w:t>Deficiente de eroare la masuratori la prelucrarea pe MUCN</w:t>
            </w:r>
          </w:p>
        </w:tc>
        <w:tc>
          <w:tcPr>
            <w:tcW w:w="1701" w:type="dxa"/>
          </w:tcPr>
          <w:p w:rsidR="00586B3D" w:rsidRPr="00C004B9" w:rsidRDefault="00586B3D" w:rsidP="00415C4F">
            <w:r w:rsidRPr="00C004B9">
              <w:rPr>
                <w:lang w:val="pt-BR"/>
              </w:rPr>
              <w:t xml:space="preserve"> </w:t>
            </w:r>
            <w:r w:rsidRPr="00C004B9">
              <w:t>Sas  Aurelia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  <w:tr w:rsidR="00586B3D" w:rsidRPr="00B0132B" w:rsidTr="00C004B9">
        <w:trPr>
          <w:cantSplit/>
          <w:trHeight w:val="215"/>
        </w:trPr>
        <w:tc>
          <w:tcPr>
            <w:tcW w:w="567" w:type="dxa"/>
          </w:tcPr>
          <w:p w:rsidR="00586B3D" w:rsidRPr="00B0132B" w:rsidRDefault="00586B3D" w:rsidP="001E3C71">
            <w:r w:rsidRPr="00B0132B">
              <w:t>15</w:t>
            </w:r>
          </w:p>
        </w:tc>
        <w:tc>
          <w:tcPr>
            <w:tcW w:w="2694" w:type="dxa"/>
          </w:tcPr>
          <w:p w:rsidR="00586B3D" w:rsidRPr="00C004B9" w:rsidRDefault="00586B3D" w:rsidP="00415C4F">
            <w:pPr>
              <w:rPr>
                <w:lang w:val="pt-BR"/>
              </w:rPr>
            </w:pPr>
            <w:r w:rsidRPr="00C004B9">
              <w:rPr>
                <w:lang w:val="pt-BR"/>
              </w:rPr>
              <w:t>M14- Erori de masurare si prelucrare</w:t>
            </w:r>
          </w:p>
        </w:tc>
        <w:tc>
          <w:tcPr>
            <w:tcW w:w="4227" w:type="dxa"/>
          </w:tcPr>
          <w:p w:rsidR="00586B3D" w:rsidRPr="00C004B9" w:rsidRDefault="00586B3D" w:rsidP="00415C4F">
            <w:pPr>
              <w:rPr>
                <w:lang w:val="es-ES"/>
              </w:rPr>
            </w:pPr>
            <w:r w:rsidRPr="00C004B9">
              <w:rPr>
                <w:lang w:val="es-ES"/>
              </w:rPr>
              <w:t>Erori de prelucrare</w:t>
            </w:r>
          </w:p>
        </w:tc>
        <w:tc>
          <w:tcPr>
            <w:tcW w:w="1701" w:type="dxa"/>
          </w:tcPr>
          <w:p w:rsidR="00586B3D" w:rsidRPr="00C004B9" w:rsidRDefault="00586B3D" w:rsidP="00415C4F">
            <w:r w:rsidRPr="00C004B9">
              <w:t>Sas  Aurelia</w:t>
            </w:r>
          </w:p>
        </w:tc>
        <w:tc>
          <w:tcPr>
            <w:tcW w:w="639" w:type="dxa"/>
          </w:tcPr>
          <w:p w:rsidR="00586B3D" w:rsidRPr="00B0132B" w:rsidRDefault="00586B3D" w:rsidP="001E3C71">
            <w:pPr>
              <w:rPr>
                <w:lang w:val="es-ES"/>
              </w:rPr>
            </w:pPr>
          </w:p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 w:rsidRPr="00B0132B">
              <w:t>16</w:t>
            </w:r>
          </w:p>
        </w:tc>
        <w:tc>
          <w:tcPr>
            <w:tcW w:w="2694" w:type="dxa"/>
          </w:tcPr>
          <w:p w:rsidR="00586B3D" w:rsidRPr="00C004B9" w:rsidRDefault="00586B3D" w:rsidP="00F94846">
            <w:pPr>
              <w:rPr>
                <w:lang w:val="pt-BR"/>
              </w:rPr>
            </w:pPr>
            <w:r w:rsidRPr="00C004B9">
              <w:rPr>
                <w:lang w:val="pt-BR"/>
              </w:rPr>
              <w:t>M14- Erori de masurare si prelucrare</w:t>
            </w:r>
          </w:p>
        </w:tc>
        <w:tc>
          <w:tcPr>
            <w:tcW w:w="4227" w:type="dxa"/>
          </w:tcPr>
          <w:p w:rsidR="00586B3D" w:rsidRPr="00C004B9" w:rsidRDefault="00586B3D" w:rsidP="00F94846">
            <w:pPr>
              <w:rPr>
                <w:lang w:val="es-ES"/>
              </w:rPr>
            </w:pPr>
            <w:r w:rsidRPr="00C004B9">
              <w:rPr>
                <w:lang w:val="es-ES"/>
              </w:rPr>
              <w:t>Factori care influenteaza erorile  de masurare</w:t>
            </w:r>
          </w:p>
        </w:tc>
        <w:tc>
          <w:tcPr>
            <w:tcW w:w="1701" w:type="dxa"/>
          </w:tcPr>
          <w:p w:rsidR="00586B3D" w:rsidRPr="00C004B9" w:rsidRDefault="00586B3D" w:rsidP="00F94846">
            <w:r w:rsidRPr="00C004B9">
              <w:rPr>
                <w:lang w:val="pt-BR"/>
              </w:rPr>
              <w:t xml:space="preserve"> </w:t>
            </w:r>
            <w:r w:rsidRPr="00C004B9">
              <w:t>Sas  Aurelia</w:t>
            </w:r>
          </w:p>
        </w:tc>
        <w:tc>
          <w:tcPr>
            <w:tcW w:w="639" w:type="dxa"/>
          </w:tcPr>
          <w:p w:rsidR="00586B3D" w:rsidRPr="00B0132B" w:rsidRDefault="00586B3D" w:rsidP="001E3C71">
            <w:pPr>
              <w:rPr>
                <w:lang w:val="es-ES"/>
              </w:rPr>
            </w:pPr>
          </w:p>
        </w:tc>
      </w:tr>
      <w:tr w:rsidR="00586B3D" w:rsidRPr="00B0132B" w:rsidTr="00C004B9">
        <w:trPr>
          <w:cantSplit/>
          <w:trHeight w:val="530"/>
        </w:trPr>
        <w:tc>
          <w:tcPr>
            <w:tcW w:w="567" w:type="dxa"/>
          </w:tcPr>
          <w:p w:rsidR="00586B3D" w:rsidRPr="00B0132B" w:rsidRDefault="00586B3D" w:rsidP="001E3C71">
            <w:r w:rsidRPr="00B0132B">
              <w:t>17</w:t>
            </w:r>
          </w:p>
          <w:p w:rsidR="00586B3D" w:rsidRPr="00B0132B" w:rsidRDefault="00586B3D" w:rsidP="001E3C71"/>
        </w:tc>
        <w:tc>
          <w:tcPr>
            <w:tcW w:w="2694" w:type="dxa"/>
          </w:tcPr>
          <w:p w:rsidR="00586B3D" w:rsidRPr="00C004B9" w:rsidRDefault="00586B3D" w:rsidP="00710C93">
            <w:pPr>
              <w:rPr>
                <w:lang w:val="pt-BR"/>
              </w:rPr>
            </w:pPr>
            <w:r w:rsidRPr="00C004B9">
              <w:rPr>
                <w:lang w:val="pt-BR"/>
              </w:rPr>
              <w:t>M14- Erori de masurare si prelucrare</w:t>
            </w:r>
          </w:p>
        </w:tc>
        <w:tc>
          <w:tcPr>
            <w:tcW w:w="4227" w:type="dxa"/>
          </w:tcPr>
          <w:p w:rsidR="00586B3D" w:rsidRPr="00C004B9" w:rsidRDefault="00586B3D" w:rsidP="00710C93">
            <w:pPr>
              <w:rPr>
                <w:lang w:val="es-ES"/>
              </w:rPr>
            </w:pPr>
            <w:r w:rsidRPr="00C004B9">
              <w:rPr>
                <w:lang w:val="es-ES"/>
              </w:rPr>
              <w:t>Tipuri de erori de masurare</w:t>
            </w:r>
          </w:p>
        </w:tc>
        <w:tc>
          <w:tcPr>
            <w:tcW w:w="1701" w:type="dxa"/>
          </w:tcPr>
          <w:p w:rsidR="00586B3D" w:rsidRPr="00C004B9" w:rsidRDefault="00586B3D" w:rsidP="00710C93">
            <w:r w:rsidRPr="00C004B9">
              <w:t>Sas  Aurelia</w:t>
            </w:r>
          </w:p>
        </w:tc>
        <w:tc>
          <w:tcPr>
            <w:tcW w:w="639" w:type="dxa"/>
          </w:tcPr>
          <w:p w:rsidR="00586B3D" w:rsidRPr="00B0132B" w:rsidRDefault="00586B3D" w:rsidP="001E3C71">
            <w:pPr>
              <w:rPr>
                <w:lang w:val="es-ES"/>
              </w:rPr>
            </w:pPr>
          </w:p>
        </w:tc>
      </w:tr>
      <w:tr w:rsidR="00586B3D" w:rsidRPr="00B0132B" w:rsidTr="00C004B9">
        <w:trPr>
          <w:cantSplit/>
          <w:trHeight w:val="375"/>
        </w:trPr>
        <w:tc>
          <w:tcPr>
            <w:tcW w:w="567" w:type="dxa"/>
          </w:tcPr>
          <w:p w:rsidR="00586B3D" w:rsidRPr="00B0132B" w:rsidRDefault="00586B3D" w:rsidP="001E3C71">
            <w:r w:rsidRPr="00B0132B">
              <w:t>18</w:t>
            </w:r>
          </w:p>
        </w:tc>
        <w:tc>
          <w:tcPr>
            <w:tcW w:w="2694" w:type="dxa"/>
          </w:tcPr>
          <w:p w:rsidR="00586B3D" w:rsidRPr="00C004B9" w:rsidRDefault="00586B3D" w:rsidP="0060560E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586B3D" w:rsidRPr="00C004B9" w:rsidRDefault="00586B3D" w:rsidP="0070378F">
            <w:pPr>
              <w:rPr>
                <w:lang w:val="pt-BR"/>
              </w:rPr>
            </w:pPr>
            <w:r w:rsidRPr="00C004B9">
              <w:rPr>
                <w:lang w:val="pt-BR"/>
              </w:rPr>
              <w:t>Tipuri de baze de referinta</w:t>
            </w:r>
          </w:p>
        </w:tc>
        <w:tc>
          <w:tcPr>
            <w:tcW w:w="1701" w:type="dxa"/>
          </w:tcPr>
          <w:p w:rsidR="00586B3D" w:rsidRPr="00C004B9" w:rsidRDefault="00586B3D" w:rsidP="0060560E">
            <w:r w:rsidRPr="00C004B9">
              <w:t>Comanescu Petru</w:t>
            </w:r>
          </w:p>
        </w:tc>
        <w:tc>
          <w:tcPr>
            <w:tcW w:w="639" w:type="dxa"/>
          </w:tcPr>
          <w:p w:rsidR="00586B3D" w:rsidRPr="00B0132B" w:rsidRDefault="00586B3D" w:rsidP="001E3C71">
            <w:pPr>
              <w:rPr>
                <w:lang w:val="es-ES"/>
              </w:rPr>
            </w:pPr>
          </w:p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>
              <w:t>19</w:t>
            </w:r>
          </w:p>
        </w:tc>
        <w:tc>
          <w:tcPr>
            <w:tcW w:w="2694" w:type="dxa"/>
          </w:tcPr>
          <w:p w:rsidR="00586B3D" w:rsidRPr="00C004B9" w:rsidRDefault="00586B3D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586B3D" w:rsidRPr="00C004B9" w:rsidRDefault="00586B3D" w:rsidP="0070378F">
            <w:r w:rsidRPr="00C004B9">
              <w:t>Schemele asezarii pieselor in dispozitiv</w:t>
            </w:r>
          </w:p>
        </w:tc>
        <w:tc>
          <w:tcPr>
            <w:tcW w:w="1701" w:type="dxa"/>
          </w:tcPr>
          <w:p w:rsidR="00586B3D" w:rsidRPr="00C004B9" w:rsidRDefault="00586B3D">
            <w:r w:rsidRPr="00C004B9">
              <w:t>Comanescu Petru</w:t>
            </w:r>
          </w:p>
        </w:tc>
        <w:tc>
          <w:tcPr>
            <w:tcW w:w="639" w:type="dxa"/>
          </w:tcPr>
          <w:p w:rsidR="00586B3D" w:rsidRPr="00B0132B" w:rsidRDefault="00586B3D" w:rsidP="001E3C71">
            <w:pPr>
              <w:ind w:left="27642"/>
            </w:pPr>
          </w:p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>
              <w:t>20</w:t>
            </w:r>
          </w:p>
        </w:tc>
        <w:tc>
          <w:tcPr>
            <w:tcW w:w="2694" w:type="dxa"/>
          </w:tcPr>
          <w:p w:rsidR="00586B3D" w:rsidRPr="00C004B9" w:rsidRDefault="00586B3D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586B3D" w:rsidRPr="00C004B9" w:rsidRDefault="00586B3D" w:rsidP="0070378F">
            <w:pPr>
              <w:rPr>
                <w:lang w:val="pt-BR"/>
              </w:rPr>
            </w:pPr>
            <w:r w:rsidRPr="00C004B9">
              <w:rPr>
                <w:lang w:val="pt-BR"/>
              </w:rPr>
              <w:t>Moduri de prindere a piesei si a sculei pe MUCN la prelucrarea prin strunjire a unui inel</w:t>
            </w:r>
          </w:p>
        </w:tc>
        <w:tc>
          <w:tcPr>
            <w:tcW w:w="1701" w:type="dxa"/>
          </w:tcPr>
          <w:p w:rsidR="00586B3D" w:rsidRPr="00C004B9" w:rsidRDefault="00586B3D">
            <w:r w:rsidRPr="00C004B9">
              <w:t>Comanescu Petru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467AE">
            <w:r>
              <w:t>21</w:t>
            </w:r>
          </w:p>
        </w:tc>
        <w:tc>
          <w:tcPr>
            <w:tcW w:w="2694" w:type="dxa"/>
          </w:tcPr>
          <w:p w:rsidR="00586B3D" w:rsidRPr="00C004B9" w:rsidRDefault="00586B3D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586B3D" w:rsidRPr="00C004B9" w:rsidRDefault="00586B3D" w:rsidP="0070378F">
            <w:pPr>
              <w:rPr>
                <w:lang w:val="pt-BR"/>
              </w:rPr>
            </w:pPr>
            <w:r w:rsidRPr="00C004B9">
              <w:rPr>
                <w:lang w:val="pt-BR"/>
              </w:rPr>
              <w:t>Proiectarea ergonomica a echipamentului industrial si a spatiului de lucru</w:t>
            </w:r>
          </w:p>
        </w:tc>
        <w:tc>
          <w:tcPr>
            <w:tcW w:w="1701" w:type="dxa"/>
          </w:tcPr>
          <w:p w:rsidR="00586B3D" w:rsidRPr="00C004B9" w:rsidRDefault="00586B3D">
            <w:r w:rsidRPr="00C004B9">
              <w:t>Comanescu Petru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>
              <w:t>22</w:t>
            </w:r>
          </w:p>
        </w:tc>
        <w:tc>
          <w:tcPr>
            <w:tcW w:w="2694" w:type="dxa"/>
          </w:tcPr>
          <w:p w:rsidR="00586B3D" w:rsidRPr="00C004B9" w:rsidRDefault="00586B3D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586B3D" w:rsidRPr="00C004B9" w:rsidRDefault="00586B3D" w:rsidP="0070378F">
            <w:r w:rsidRPr="00C004B9">
              <w:t>Dispositive pentru fix area pieselor pe MUCN</w:t>
            </w:r>
          </w:p>
        </w:tc>
        <w:tc>
          <w:tcPr>
            <w:tcW w:w="1701" w:type="dxa"/>
          </w:tcPr>
          <w:p w:rsidR="00586B3D" w:rsidRPr="00C004B9" w:rsidRDefault="00586B3D">
            <w:r w:rsidRPr="00C004B9">
              <w:t>Comanescu Petru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>
              <w:t>23</w:t>
            </w:r>
          </w:p>
        </w:tc>
        <w:tc>
          <w:tcPr>
            <w:tcW w:w="2694" w:type="dxa"/>
          </w:tcPr>
          <w:p w:rsidR="00586B3D" w:rsidRPr="00C004B9" w:rsidRDefault="00586B3D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586B3D" w:rsidRPr="00C004B9" w:rsidRDefault="00586B3D" w:rsidP="0070378F">
            <w:r w:rsidRPr="00C004B9">
              <w:t>Mecanisme de pozitionare</w:t>
            </w:r>
          </w:p>
        </w:tc>
        <w:tc>
          <w:tcPr>
            <w:tcW w:w="1701" w:type="dxa"/>
          </w:tcPr>
          <w:p w:rsidR="00586B3D" w:rsidRPr="00C004B9" w:rsidRDefault="00586B3D">
            <w:r w:rsidRPr="00C004B9">
              <w:t>Comanescu Petru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>
              <w:t>24</w:t>
            </w:r>
          </w:p>
        </w:tc>
        <w:tc>
          <w:tcPr>
            <w:tcW w:w="2694" w:type="dxa"/>
          </w:tcPr>
          <w:p w:rsidR="00586B3D" w:rsidRPr="00C004B9" w:rsidRDefault="00586B3D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586B3D" w:rsidRPr="00C004B9" w:rsidRDefault="00586B3D" w:rsidP="0070378F">
            <w:pPr>
              <w:rPr>
                <w:lang w:val="pt-BR"/>
              </w:rPr>
            </w:pPr>
            <w:r w:rsidRPr="00C004B9">
              <w:rPr>
                <w:lang w:val="pt-BR"/>
              </w:rPr>
              <w:t>Determinarea erorilor de bazare pentru piese tipice din constructia de masini</w:t>
            </w:r>
          </w:p>
        </w:tc>
        <w:tc>
          <w:tcPr>
            <w:tcW w:w="1701" w:type="dxa"/>
          </w:tcPr>
          <w:p w:rsidR="00586B3D" w:rsidRPr="00C004B9" w:rsidRDefault="00586B3D">
            <w:r w:rsidRPr="00C004B9">
              <w:t>Comanescu Petru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>
              <w:t>25</w:t>
            </w:r>
          </w:p>
        </w:tc>
        <w:tc>
          <w:tcPr>
            <w:tcW w:w="2694" w:type="dxa"/>
          </w:tcPr>
          <w:p w:rsidR="00586B3D" w:rsidRPr="00C004B9" w:rsidRDefault="00586B3D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586B3D" w:rsidRPr="00C004B9" w:rsidRDefault="00586B3D" w:rsidP="00D12B9C">
            <w:pPr>
              <w:rPr>
                <w:lang w:val="pt-BR"/>
              </w:rPr>
            </w:pPr>
            <w:r w:rsidRPr="00C004B9">
              <w:rPr>
                <w:lang w:val="pt-BR"/>
              </w:rPr>
              <w:t>Tipuri de baze de fixare</w:t>
            </w:r>
          </w:p>
        </w:tc>
        <w:tc>
          <w:tcPr>
            <w:tcW w:w="1701" w:type="dxa"/>
          </w:tcPr>
          <w:p w:rsidR="00586B3D" w:rsidRPr="00C004B9" w:rsidRDefault="00586B3D">
            <w:r w:rsidRPr="00C004B9">
              <w:t>Comanescu Petru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>
              <w:t>26</w:t>
            </w:r>
          </w:p>
        </w:tc>
        <w:tc>
          <w:tcPr>
            <w:tcW w:w="2694" w:type="dxa"/>
          </w:tcPr>
          <w:p w:rsidR="00586B3D" w:rsidRPr="00C004B9" w:rsidRDefault="00586B3D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586B3D" w:rsidRPr="00C004B9" w:rsidRDefault="00586B3D" w:rsidP="00D12B9C">
            <w:pPr>
              <w:rPr>
                <w:lang w:val="pt-BR"/>
              </w:rPr>
            </w:pPr>
            <w:r w:rsidRPr="00C004B9">
              <w:rPr>
                <w:lang w:val="pt-BR"/>
              </w:rPr>
              <w:t>Dispozitiv de fixare pentru prelucrarea prin aschiere a pieselor cilindrice, inele si discuri</w:t>
            </w:r>
          </w:p>
        </w:tc>
        <w:tc>
          <w:tcPr>
            <w:tcW w:w="1701" w:type="dxa"/>
          </w:tcPr>
          <w:p w:rsidR="00586B3D" w:rsidRPr="00C004B9" w:rsidRDefault="00586B3D">
            <w:r w:rsidRPr="00C004B9">
              <w:t>Comanescu Petru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  <w:tr w:rsidR="00586B3D" w:rsidRPr="00B0132B" w:rsidTr="00C004B9">
        <w:trPr>
          <w:cantSplit/>
        </w:trPr>
        <w:tc>
          <w:tcPr>
            <w:tcW w:w="567" w:type="dxa"/>
          </w:tcPr>
          <w:p w:rsidR="00586B3D" w:rsidRPr="00B0132B" w:rsidRDefault="00586B3D" w:rsidP="001E3C71">
            <w:r>
              <w:t>27</w:t>
            </w:r>
          </w:p>
        </w:tc>
        <w:tc>
          <w:tcPr>
            <w:tcW w:w="2694" w:type="dxa"/>
          </w:tcPr>
          <w:p w:rsidR="00586B3D" w:rsidRPr="00C004B9" w:rsidRDefault="00586B3D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586B3D" w:rsidRPr="00C004B9" w:rsidRDefault="00586B3D" w:rsidP="001467AE">
            <w:pPr>
              <w:rPr>
                <w:lang w:val="pt-BR"/>
              </w:rPr>
            </w:pPr>
            <w:r w:rsidRPr="00C004B9">
              <w:rPr>
                <w:lang w:val="pt-BR"/>
              </w:rPr>
              <w:t>Moduri de prindere a piesei si a sculei pe MUCN la prelucrarea prin strunjire a unui inel</w:t>
            </w:r>
          </w:p>
        </w:tc>
        <w:tc>
          <w:tcPr>
            <w:tcW w:w="1701" w:type="dxa"/>
          </w:tcPr>
          <w:p w:rsidR="00586B3D" w:rsidRPr="00C004B9" w:rsidRDefault="00586B3D" w:rsidP="00476D19">
            <w:r w:rsidRPr="00C004B9">
              <w:t>Comanescu Petru</w:t>
            </w:r>
          </w:p>
        </w:tc>
        <w:tc>
          <w:tcPr>
            <w:tcW w:w="639" w:type="dxa"/>
          </w:tcPr>
          <w:p w:rsidR="00586B3D" w:rsidRPr="00B0132B" w:rsidRDefault="00586B3D" w:rsidP="001E3C71"/>
        </w:tc>
      </w:tr>
    </w:tbl>
    <w:p w:rsidR="00586B3D" w:rsidRDefault="00586B3D" w:rsidP="00475D5F"/>
    <w:p w:rsidR="00586B3D" w:rsidRPr="00B0132B" w:rsidRDefault="00586B3D" w:rsidP="00475D5F">
      <w:r w:rsidRPr="00B0132B">
        <w:t xml:space="preserve">                                                             </w:t>
      </w:r>
    </w:p>
    <w:p w:rsidR="00586B3D" w:rsidRPr="00C004B9" w:rsidRDefault="00586B3D" w:rsidP="00475D5F">
      <w:pPr>
        <w:rPr>
          <w:sz w:val="24"/>
          <w:szCs w:val="24"/>
        </w:rPr>
      </w:pPr>
      <w:r w:rsidRPr="00C004B9">
        <w:rPr>
          <w:sz w:val="24"/>
          <w:szCs w:val="24"/>
        </w:rPr>
        <w:t xml:space="preserve">                                                                       Director,</w:t>
      </w:r>
    </w:p>
    <w:p w:rsidR="00586B3D" w:rsidRPr="00C004B9" w:rsidRDefault="00586B3D" w:rsidP="00475D5F">
      <w:pPr>
        <w:rPr>
          <w:sz w:val="24"/>
          <w:szCs w:val="24"/>
        </w:rPr>
      </w:pPr>
      <w:r w:rsidRPr="00C004B9">
        <w:rPr>
          <w:sz w:val="24"/>
          <w:szCs w:val="24"/>
        </w:rPr>
        <w:t xml:space="preserve">                                                           Prof. Dionisie BULZ</w:t>
      </w:r>
    </w:p>
    <w:p w:rsidR="00586B3D" w:rsidRPr="00B0132B" w:rsidRDefault="00586B3D" w:rsidP="00475D5F"/>
    <w:p w:rsidR="00586B3D" w:rsidRPr="00B0132B" w:rsidRDefault="00586B3D" w:rsidP="00475D5F"/>
    <w:p w:rsidR="00586B3D" w:rsidRPr="00B0132B" w:rsidRDefault="00586B3D" w:rsidP="00475D5F"/>
    <w:p w:rsidR="00586B3D" w:rsidRPr="00B0132B" w:rsidRDefault="00586B3D" w:rsidP="00475D5F"/>
    <w:p w:rsidR="00586B3D" w:rsidRPr="00B0132B" w:rsidRDefault="00586B3D" w:rsidP="00475D5F"/>
    <w:p w:rsidR="00586B3D" w:rsidRDefault="00586B3D"/>
    <w:p w:rsidR="00586B3D" w:rsidRDefault="00586B3D"/>
    <w:p w:rsidR="00586B3D" w:rsidRDefault="00586B3D"/>
    <w:p w:rsidR="00586B3D" w:rsidRDefault="00586B3D"/>
    <w:sectPr w:rsidR="00586B3D" w:rsidSect="00156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103B7"/>
    <w:multiLevelType w:val="hybridMultilevel"/>
    <w:tmpl w:val="111CD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D5F"/>
    <w:rsid w:val="0004500D"/>
    <w:rsid w:val="00070349"/>
    <w:rsid w:val="000A432F"/>
    <w:rsid w:val="001467AE"/>
    <w:rsid w:val="00152470"/>
    <w:rsid w:val="00152FFA"/>
    <w:rsid w:val="0015626A"/>
    <w:rsid w:val="001726C7"/>
    <w:rsid w:val="001C6600"/>
    <w:rsid w:val="001E3C71"/>
    <w:rsid w:val="002C5ECF"/>
    <w:rsid w:val="003B0274"/>
    <w:rsid w:val="00412C52"/>
    <w:rsid w:val="00415C4F"/>
    <w:rsid w:val="00475D5F"/>
    <w:rsid w:val="00476D19"/>
    <w:rsid w:val="0048702B"/>
    <w:rsid w:val="004A5433"/>
    <w:rsid w:val="004B1651"/>
    <w:rsid w:val="00586B3D"/>
    <w:rsid w:val="0060560E"/>
    <w:rsid w:val="0070378F"/>
    <w:rsid w:val="00710C93"/>
    <w:rsid w:val="007B31D4"/>
    <w:rsid w:val="008117B3"/>
    <w:rsid w:val="00823170"/>
    <w:rsid w:val="00926E52"/>
    <w:rsid w:val="00AD58B8"/>
    <w:rsid w:val="00AD591A"/>
    <w:rsid w:val="00B0132B"/>
    <w:rsid w:val="00BB731A"/>
    <w:rsid w:val="00C004B9"/>
    <w:rsid w:val="00C161BA"/>
    <w:rsid w:val="00C82EA4"/>
    <w:rsid w:val="00D12B9C"/>
    <w:rsid w:val="00D94A45"/>
    <w:rsid w:val="00E35BD5"/>
    <w:rsid w:val="00F26B38"/>
    <w:rsid w:val="00F94846"/>
    <w:rsid w:val="00F9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D5F"/>
    <w:rPr>
      <w:rFonts w:ascii="Times New Roman" w:eastAsia="Times New Roman" w:hAnsi="Times New Roman"/>
      <w:sz w:val="20"/>
      <w:szCs w:val="20"/>
      <w:lang w:val="en-US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5D5F"/>
    <w:pPr>
      <w:keepNext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75D5F"/>
    <w:pPr>
      <w:keepNext/>
      <w:outlineLvl w:val="1"/>
    </w:pPr>
    <w:rPr>
      <w:sz w:val="40"/>
      <w:szCs w:val="40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75D5F"/>
    <w:pPr>
      <w:keepNext/>
      <w:outlineLvl w:val="2"/>
    </w:pPr>
    <w:rPr>
      <w:sz w:val="24"/>
      <w:szCs w:val="24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5D5F"/>
    <w:rPr>
      <w:rFonts w:ascii="Times New Roman" w:hAnsi="Times New Roman" w:cs="Times New Roman"/>
      <w:sz w:val="20"/>
      <w:szCs w:val="20"/>
      <w:lang w:val="en-US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75D5F"/>
    <w:rPr>
      <w:rFonts w:ascii="Times New Roman" w:hAnsi="Times New Roman" w:cs="Times New Roman"/>
      <w:sz w:val="20"/>
      <w:szCs w:val="20"/>
      <w:u w:val="single"/>
      <w:lang w:val="en-US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75D5F"/>
    <w:rPr>
      <w:rFonts w:ascii="Times New Roman" w:hAnsi="Times New Roman" w:cs="Times New Roman"/>
      <w:sz w:val="20"/>
      <w:szCs w:val="20"/>
      <w:u w:val="single"/>
      <w:lang w:val="en-US" w:eastAsia="ro-RO"/>
    </w:rPr>
  </w:style>
  <w:style w:type="paragraph" w:styleId="ListParagraph">
    <w:name w:val="List Paragraph"/>
    <w:basedOn w:val="Normal"/>
    <w:uiPriority w:val="99"/>
    <w:qFormat/>
    <w:rsid w:val="001467A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7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485</Words>
  <Characters>2768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secretariat</cp:lastModifiedBy>
  <cp:revision>6</cp:revision>
  <cp:lastPrinted>2014-01-15T07:55:00Z</cp:lastPrinted>
  <dcterms:created xsi:type="dcterms:W3CDTF">2014-02-14T06:19:00Z</dcterms:created>
  <dcterms:modified xsi:type="dcterms:W3CDTF">2014-05-09T12:56:00Z</dcterms:modified>
</cp:coreProperties>
</file>